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9FC89" w14:textId="77777777" w:rsidR="00DF1C8A" w:rsidRDefault="00DF1C8A" w:rsidP="00DF1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CHAMBRE</w:t>
      </w:r>
      <w:r>
        <w:rPr>
          <w:rFonts w:ascii="Times New Roman" w:hAnsi="Times New Roman" w:cs="Times New Roman"/>
        </w:rPr>
        <w:t xml:space="preserve">       (fl.1483)</w:t>
      </w:r>
    </w:p>
    <w:p w14:paraId="1A29C5AD" w14:textId="77777777" w:rsidR="00DF1C8A" w:rsidRDefault="00DF1C8A" w:rsidP="00DF1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Chaplain.</w:t>
      </w:r>
    </w:p>
    <w:p w14:paraId="4F913046" w14:textId="77777777" w:rsidR="00DF1C8A" w:rsidRDefault="00DF1C8A" w:rsidP="00DF1C8A">
      <w:pPr>
        <w:rPr>
          <w:rFonts w:ascii="Times New Roman" w:hAnsi="Times New Roman" w:cs="Times New Roman"/>
        </w:rPr>
      </w:pPr>
    </w:p>
    <w:p w14:paraId="0FF5DE4B" w14:textId="77777777" w:rsidR="00DF1C8A" w:rsidRDefault="00DF1C8A" w:rsidP="00DF1C8A">
      <w:pPr>
        <w:rPr>
          <w:rFonts w:ascii="Times New Roman" w:hAnsi="Times New Roman" w:cs="Times New Roman"/>
        </w:rPr>
      </w:pPr>
    </w:p>
    <w:p w14:paraId="665DA3FB" w14:textId="77777777" w:rsidR="00DF1C8A" w:rsidRDefault="00DF1C8A" w:rsidP="00DF1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Philip Cooke(q.v.), as one of the executors of his father, Sir Thomas </w:t>
      </w:r>
    </w:p>
    <w:p w14:paraId="3168D1FD" w14:textId="77777777" w:rsidR="00DF1C8A" w:rsidRDefault="00DF1C8A" w:rsidP="00DF1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Cooke(q.v.), brought a plaint of debt against him.</w:t>
      </w:r>
    </w:p>
    <w:p w14:paraId="1D4CAFC7" w14:textId="77777777" w:rsidR="00DF1C8A" w:rsidRDefault="00DF1C8A" w:rsidP="00DF1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200291B" w14:textId="77777777" w:rsidR="00DF1C8A" w:rsidRDefault="00DF1C8A" w:rsidP="00DF1C8A">
      <w:pPr>
        <w:rPr>
          <w:rFonts w:ascii="Times New Roman" w:hAnsi="Times New Roman" w:cs="Times New Roman"/>
        </w:rPr>
      </w:pPr>
    </w:p>
    <w:p w14:paraId="7B35B30B" w14:textId="77777777" w:rsidR="00DF1C8A" w:rsidRDefault="00DF1C8A" w:rsidP="00DF1C8A">
      <w:pPr>
        <w:rPr>
          <w:rFonts w:ascii="Times New Roman" w:hAnsi="Times New Roman" w:cs="Times New Roman"/>
        </w:rPr>
      </w:pPr>
    </w:p>
    <w:p w14:paraId="56229CB7" w14:textId="77777777" w:rsidR="00DF1C8A" w:rsidRDefault="00DF1C8A" w:rsidP="00DF1C8A">
      <w:pPr>
        <w:rPr>
          <w:rFonts w:ascii="Times New Roman" w:hAnsi="Times New Roman" w:cs="Times New Roman"/>
        </w:rPr>
      </w:pPr>
    </w:p>
    <w:p w14:paraId="08E2EBBB" w14:textId="77777777" w:rsidR="00DF1C8A" w:rsidRDefault="00DF1C8A" w:rsidP="00DF1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September 2019</w:t>
      </w:r>
    </w:p>
    <w:p w14:paraId="21FDACFE" w14:textId="77777777" w:rsidR="006B2F86" w:rsidRPr="00E71FC3" w:rsidRDefault="00DF1C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A9EEF" w14:textId="77777777" w:rsidR="00DF1C8A" w:rsidRDefault="00DF1C8A" w:rsidP="00E71FC3">
      <w:r>
        <w:separator/>
      </w:r>
    </w:p>
  </w:endnote>
  <w:endnote w:type="continuationSeparator" w:id="0">
    <w:p w14:paraId="49239286" w14:textId="77777777" w:rsidR="00DF1C8A" w:rsidRDefault="00DF1C8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2E8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247C5" w14:textId="77777777" w:rsidR="00DF1C8A" w:rsidRDefault="00DF1C8A" w:rsidP="00E71FC3">
      <w:r>
        <w:separator/>
      </w:r>
    </w:p>
  </w:footnote>
  <w:footnote w:type="continuationSeparator" w:id="0">
    <w:p w14:paraId="2B379CED" w14:textId="77777777" w:rsidR="00DF1C8A" w:rsidRDefault="00DF1C8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C8A"/>
    <w:rsid w:val="001A7C09"/>
    <w:rsid w:val="00577BD5"/>
    <w:rsid w:val="00656CBA"/>
    <w:rsid w:val="006A1F77"/>
    <w:rsid w:val="00733BE7"/>
    <w:rsid w:val="00AB52E8"/>
    <w:rsid w:val="00B16D3F"/>
    <w:rsid w:val="00BB41AC"/>
    <w:rsid w:val="00DF1C8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22A47"/>
  <w15:chartTrackingRefBased/>
  <w15:docId w15:val="{530264B5-39FB-42C1-82BC-D541BF8B1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1C8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2019-09-27T20:43:00Z</dcterms:created>
  <dcterms:modified xsi:type="dcterms:W3CDTF">2019-09-27T20:44:00Z</dcterms:modified>
</cp:coreProperties>
</file>